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624AC" w14:textId="77C5BC81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7032BB84" w14:textId="2A3B0BB5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  <w:r w:rsidRPr="00C13D9C">
        <w:rPr>
          <w:rFonts w:ascii="Verdana" w:hAnsi="Verdana"/>
          <w:sz w:val="24"/>
          <w:szCs w:val="24"/>
        </w:rPr>
        <w:t>Ter</w:t>
      </w:r>
      <w:r w:rsidR="001033C2">
        <w:rPr>
          <w:rFonts w:ascii="Verdana" w:hAnsi="Verdana"/>
          <w:sz w:val="24"/>
          <w:szCs w:val="24"/>
        </w:rPr>
        <w:t>ț</w:t>
      </w:r>
      <w:r w:rsidRPr="00C13D9C">
        <w:rPr>
          <w:rFonts w:ascii="Verdana" w:hAnsi="Verdana"/>
          <w:sz w:val="24"/>
          <w:szCs w:val="24"/>
        </w:rPr>
        <w:t xml:space="preserve"> sus</w:t>
      </w:r>
      <w:r w:rsidR="001033C2">
        <w:rPr>
          <w:rFonts w:ascii="Verdana" w:hAnsi="Verdana"/>
          <w:sz w:val="24"/>
          <w:szCs w:val="24"/>
        </w:rPr>
        <w:t>ț</w:t>
      </w:r>
      <w:r w:rsidRPr="00C13D9C">
        <w:rPr>
          <w:rFonts w:ascii="Verdana" w:hAnsi="Verdana"/>
          <w:sz w:val="24"/>
          <w:szCs w:val="24"/>
        </w:rPr>
        <w:t>in</w:t>
      </w:r>
      <w:r w:rsidR="001033C2">
        <w:rPr>
          <w:rFonts w:ascii="Verdana" w:hAnsi="Verdana"/>
          <w:sz w:val="24"/>
          <w:szCs w:val="24"/>
        </w:rPr>
        <w:t>ă</w:t>
      </w:r>
      <w:r w:rsidRPr="00C13D9C">
        <w:rPr>
          <w:rFonts w:ascii="Verdana" w:hAnsi="Verdana"/>
          <w:sz w:val="24"/>
          <w:szCs w:val="24"/>
        </w:rPr>
        <w:t>tor, (semn</w:t>
      </w:r>
      <w:r w:rsidR="001033C2">
        <w:rPr>
          <w:rFonts w:ascii="Verdana" w:hAnsi="Verdana"/>
          <w:sz w:val="24"/>
          <w:szCs w:val="24"/>
        </w:rPr>
        <w:t>ă</w:t>
      </w:r>
      <w:r w:rsidRPr="00C13D9C">
        <w:rPr>
          <w:rFonts w:ascii="Verdana" w:hAnsi="Verdana"/>
          <w:sz w:val="24"/>
          <w:szCs w:val="24"/>
        </w:rPr>
        <w:t>tur</w:t>
      </w:r>
      <w:r w:rsidR="001033C2">
        <w:rPr>
          <w:rFonts w:ascii="Verdana" w:hAnsi="Verdana"/>
          <w:sz w:val="24"/>
          <w:szCs w:val="24"/>
        </w:rPr>
        <w:t>ă</w:t>
      </w:r>
      <w:r w:rsidRPr="00C13D9C">
        <w:rPr>
          <w:rFonts w:ascii="Verdana" w:hAnsi="Verdana"/>
          <w:sz w:val="24"/>
          <w:szCs w:val="24"/>
        </w:rPr>
        <w:t xml:space="preserve"> autorizat</w:t>
      </w:r>
      <w:r w:rsidR="001033C2">
        <w:rPr>
          <w:rFonts w:ascii="Verdana" w:hAnsi="Verdana"/>
          <w:sz w:val="24"/>
          <w:szCs w:val="24"/>
        </w:rPr>
        <w:t>ă</w:t>
      </w:r>
      <w:r w:rsidRPr="00C13D9C">
        <w:rPr>
          <w:rFonts w:ascii="Verdana" w:hAnsi="Verdana"/>
          <w:sz w:val="24"/>
          <w:szCs w:val="24"/>
        </w:rPr>
        <w:t>)</w:t>
      </w:r>
    </w:p>
    <w:p w14:paraId="30C9FA68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221C195B" w14:textId="5CD83ECD" w:rsidR="00A50F05" w:rsidRPr="00091433" w:rsidRDefault="00A50F05" w:rsidP="00A50F05">
      <w:pPr>
        <w:jc w:val="both"/>
        <w:rPr>
          <w:rFonts w:ascii="Verdana" w:hAnsi="Verdana"/>
          <w:b/>
          <w:sz w:val="24"/>
          <w:szCs w:val="24"/>
        </w:rPr>
      </w:pPr>
    </w:p>
    <w:p w14:paraId="2B058B01" w14:textId="5C812C3C" w:rsidR="00A50F05" w:rsidRDefault="00A50F05" w:rsidP="00A50F05">
      <w:pPr>
        <w:jc w:val="center"/>
        <w:rPr>
          <w:rFonts w:ascii="Verdana" w:hAnsi="Verdana"/>
          <w:sz w:val="24"/>
          <w:szCs w:val="24"/>
        </w:rPr>
      </w:pPr>
      <w:r w:rsidRPr="00F47A8A">
        <w:rPr>
          <w:rFonts w:ascii="Verdana" w:hAnsi="Verdana"/>
          <w:b/>
          <w:sz w:val="24"/>
          <w:szCs w:val="24"/>
        </w:rPr>
        <w:t>ANGAJAMENT privind sus</w:t>
      </w:r>
      <w:r w:rsidR="001033C2">
        <w:rPr>
          <w:rFonts w:ascii="Verdana" w:hAnsi="Verdana"/>
          <w:b/>
          <w:sz w:val="24"/>
          <w:szCs w:val="24"/>
        </w:rPr>
        <w:t>ț</w:t>
      </w:r>
      <w:r w:rsidRPr="00F47A8A">
        <w:rPr>
          <w:rFonts w:ascii="Verdana" w:hAnsi="Verdana"/>
          <w:b/>
          <w:sz w:val="24"/>
          <w:szCs w:val="24"/>
        </w:rPr>
        <w:t>inerea tehnica si profesional</w:t>
      </w:r>
      <w:r w:rsidR="001033C2">
        <w:rPr>
          <w:rFonts w:ascii="Verdana" w:hAnsi="Verdana"/>
          <w:b/>
          <w:sz w:val="24"/>
          <w:szCs w:val="24"/>
        </w:rPr>
        <w:t>ă</w:t>
      </w:r>
      <w:r w:rsidRPr="00F47A8A">
        <w:rPr>
          <w:rFonts w:ascii="Verdana" w:hAnsi="Verdana"/>
          <w:b/>
          <w:sz w:val="24"/>
          <w:szCs w:val="24"/>
        </w:rPr>
        <w:t xml:space="preserve"> a ofertantului/candidatului/grupului de operatori economici</w:t>
      </w:r>
      <w:r w:rsidRPr="00F47A8A">
        <w:rPr>
          <w:rFonts w:ascii="Verdana" w:hAnsi="Verdana"/>
          <w:sz w:val="24"/>
          <w:szCs w:val="24"/>
        </w:rPr>
        <w:t xml:space="preserve"> </w:t>
      </w:r>
    </w:p>
    <w:p w14:paraId="5AE9B482" w14:textId="77777777" w:rsidR="00A50F05" w:rsidRDefault="00A50F05" w:rsidP="00A50F05">
      <w:pPr>
        <w:jc w:val="center"/>
        <w:rPr>
          <w:rFonts w:ascii="Verdana" w:hAnsi="Verdana"/>
          <w:sz w:val="24"/>
          <w:szCs w:val="24"/>
        </w:rPr>
      </w:pPr>
    </w:p>
    <w:p w14:paraId="7136DA84" w14:textId="22C89ABA" w:rsidR="00A50F05" w:rsidRDefault="00A50F05" w:rsidP="00A50F05">
      <w:pPr>
        <w:jc w:val="center"/>
        <w:rPr>
          <w:rFonts w:ascii="Verdana" w:hAnsi="Verdana"/>
          <w:sz w:val="24"/>
          <w:szCs w:val="24"/>
        </w:rPr>
      </w:pPr>
    </w:p>
    <w:p w14:paraId="1A67AD29" w14:textId="4FE18AD9" w:rsidR="00740086" w:rsidRDefault="00A50F05" w:rsidP="00A50F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Pr="00F47A8A">
        <w:rPr>
          <w:rFonts w:ascii="Verdana" w:hAnsi="Verdana"/>
          <w:sz w:val="24"/>
          <w:szCs w:val="24"/>
        </w:rPr>
        <w:t>C</w:t>
      </w:r>
      <w:r w:rsidR="001033C2">
        <w:rPr>
          <w:rFonts w:ascii="Verdana" w:hAnsi="Verdana"/>
          <w:sz w:val="24"/>
          <w:szCs w:val="24"/>
        </w:rPr>
        <w:t>ă</w:t>
      </w:r>
      <w:r w:rsidRPr="00F47A8A">
        <w:rPr>
          <w:rFonts w:ascii="Verdana" w:hAnsi="Verdana"/>
          <w:sz w:val="24"/>
          <w:szCs w:val="24"/>
        </w:rPr>
        <w:t>tre, .............................................. (denumirea autorit</w:t>
      </w:r>
      <w:r w:rsidR="001033C2">
        <w:rPr>
          <w:rFonts w:ascii="Verdana" w:hAnsi="Verdana"/>
          <w:sz w:val="24"/>
          <w:szCs w:val="24"/>
        </w:rPr>
        <w:t>ăț</w:t>
      </w:r>
      <w:r w:rsidRPr="00F47A8A">
        <w:rPr>
          <w:rFonts w:ascii="Verdana" w:hAnsi="Verdana"/>
          <w:sz w:val="24"/>
          <w:szCs w:val="24"/>
        </w:rPr>
        <w:t xml:space="preserve">ii contractante </w:t>
      </w:r>
      <w:r w:rsidR="001033C2">
        <w:rPr>
          <w:rFonts w:ascii="Verdana" w:hAnsi="Verdana"/>
          <w:sz w:val="24"/>
          <w:szCs w:val="24"/>
        </w:rPr>
        <w:t>ș</w:t>
      </w:r>
      <w:r w:rsidRPr="00F47A8A">
        <w:rPr>
          <w:rFonts w:ascii="Verdana" w:hAnsi="Verdana"/>
          <w:sz w:val="24"/>
          <w:szCs w:val="24"/>
        </w:rPr>
        <w:t>i adresa complet</w:t>
      </w:r>
      <w:r w:rsidR="001033C2">
        <w:rPr>
          <w:rFonts w:ascii="Verdana" w:hAnsi="Verdana"/>
          <w:sz w:val="24"/>
          <w:szCs w:val="24"/>
        </w:rPr>
        <w:t>ă</w:t>
      </w:r>
      <w:r w:rsidRPr="00F47A8A">
        <w:rPr>
          <w:rFonts w:ascii="Verdana" w:hAnsi="Verdana"/>
          <w:sz w:val="24"/>
          <w:szCs w:val="24"/>
        </w:rPr>
        <w:t xml:space="preserve">) </w:t>
      </w:r>
    </w:p>
    <w:p w14:paraId="15F3CA5A" w14:textId="77777777" w:rsidR="00740086" w:rsidRDefault="00740086" w:rsidP="00A50F05">
      <w:pPr>
        <w:jc w:val="both"/>
        <w:rPr>
          <w:rFonts w:ascii="Verdana" w:hAnsi="Verdana"/>
          <w:sz w:val="24"/>
          <w:szCs w:val="24"/>
        </w:rPr>
      </w:pPr>
    </w:p>
    <w:p w14:paraId="5D438DB1" w14:textId="43A7AFB6" w:rsidR="00B06429" w:rsidRDefault="00740086" w:rsidP="00A50F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A50F05" w:rsidRPr="00F47A8A">
        <w:rPr>
          <w:rFonts w:ascii="Verdana" w:hAnsi="Verdana"/>
          <w:sz w:val="24"/>
          <w:szCs w:val="24"/>
        </w:rPr>
        <w:t>Cu privire la procedura pentru atribuirea contractului ...................... (denumirea contractului de achizi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ie public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), noi ............. (denumirea ter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ului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in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tor tehnic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profesional), având sediul înregistrat la .......... .............(adresa ter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ului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in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tor tehnic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profesional), ne oblig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m, în mod ferm, necondi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ionat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irevocabil, s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punem la dispozi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ia.............. (denumirea ofertantului/grupului de operatori economici) toate resursele tehnice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profesionale necesare pentru îndeplinirea integral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la termen a tuturor obliga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iilor asumate de acesta/ace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 xml:space="preserve">tia, conform ofertei prezentate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contractului de achizi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ie public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ce urmeaz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a fi încheiat între ofertant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autoritatea contractant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. Acordarea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inerii tehnice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profesionale nu implic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alte costuri pentru achizitor, cu excep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ia celor care au fost incluse în propunerea financiar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. </w:t>
      </w:r>
    </w:p>
    <w:p w14:paraId="21A4B4A7" w14:textId="0ACBA255" w:rsidR="00B06429" w:rsidRDefault="00B06429" w:rsidP="00A50F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A50F05" w:rsidRPr="00F47A8A">
        <w:rPr>
          <w:rFonts w:ascii="Verdana" w:hAnsi="Verdana"/>
          <w:sz w:val="24"/>
          <w:szCs w:val="24"/>
        </w:rPr>
        <w:t>În acest sens, ne oblig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m în mod ferm, necondi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ionat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irevocabil, s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punem la dispozi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ia .......... (denumirea ofertantului/candidatului/grupului de operatori economici) resursele tehnice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i/sau profesionale de ................................................ ..................................................................necesar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pentru îndeplinirea integral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, reglementar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 xml:space="preserve">i la termen </w:t>
      </w:r>
      <w:bookmarkStart w:id="0" w:name="_GoBack"/>
      <w:bookmarkEnd w:id="0"/>
      <w:r w:rsidR="00A50F05" w:rsidRPr="00F47A8A">
        <w:rPr>
          <w:rFonts w:ascii="Verdana" w:hAnsi="Verdana"/>
          <w:sz w:val="24"/>
          <w:szCs w:val="24"/>
        </w:rPr>
        <w:t>a contractului de achizi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ie public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. </w:t>
      </w:r>
    </w:p>
    <w:p w14:paraId="41B3C680" w14:textId="4DB1CA6C" w:rsidR="00B06429" w:rsidRDefault="00B06429" w:rsidP="00A50F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A50F05" w:rsidRPr="00F47A8A">
        <w:rPr>
          <w:rFonts w:ascii="Verdana" w:hAnsi="Verdana"/>
          <w:sz w:val="24"/>
          <w:szCs w:val="24"/>
        </w:rPr>
        <w:t>Noi, ....................... (denumirea ter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ului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in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tor tehnic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profesional), declar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m 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în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elegem s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spundem, în mod necondi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ionat, fa</w:t>
      </w:r>
      <w:r w:rsidR="001033C2">
        <w:rPr>
          <w:rFonts w:ascii="Verdana" w:hAnsi="Verdana"/>
          <w:sz w:val="24"/>
          <w:szCs w:val="24"/>
        </w:rPr>
        <w:t>ță</w:t>
      </w:r>
      <w:r w:rsidR="00A50F05" w:rsidRPr="00F47A8A">
        <w:rPr>
          <w:rFonts w:ascii="Verdana" w:hAnsi="Verdana"/>
          <w:sz w:val="24"/>
          <w:szCs w:val="24"/>
        </w:rPr>
        <w:t xml:space="preserve"> de autoritatea contractant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pentru neexecutarea oric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rei obliga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ii asumate de ....................... (denumire ofertant/candidatului/grupul de operatori economici), în baza contractului de achizi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ie public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,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pentru care ................ (denumire operatorul/candidatului/grupul de operatori economici) a primit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inerea tehnic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conform prezentului angajament, renun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ând în acest sens, definitiv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irevocabil, la invocarea beneficiului de diviziune sau discu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iune. </w:t>
      </w:r>
    </w:p>
    <w:p w14:paraId="3C7EA373" w14:textId="50C544EF" w:rsidR="00A50F05" w:rsidRDefault="00B06429" w:rsidP="00A50F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A50F05" w:rsidRPr="00F47A8A">
        <w:rPr>
          <w:rFonts w:ascii="Verdana" w:hAnsi="Verdana"/>
          <w:sz w:val="24"/>
          <w:szCs w:val="24"/>
        </w:rPr>
        <w:t>Noi, .................. (denumirea ter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ului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in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tor tehnic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profesional), declar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m ca în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elegem s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renun</w:t>
      </w:r>
      <w:r w:rsidR="001033C2">
        <w:rPr>
          <w:rFonts w:ascii="Verdana" w:hAnsi="Verdana"/>
          <w:sz w:val="24"/>
          <w:szCs w:val="24"/>
        </w:rPr>
        <w:t>ță</w:t>
      </w:r>
      <w:r w:rsidR="00A50F05" w:rsidRPr="00F47A8A">
        <w:rPr>
          <w:rFonts w:ascii="Verdana" w:hAnsi="Verdana"/>
          <w:sz w:val="24"/>
          <w:szCs w:val="24"/>
        </w:rPr>
        <w:t xml:space="preserve">m definitiv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irevocabil la dreptul de a invoca orice excep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ie de neexecutare, atât fa</w:t>
      </w:r>
      <w:r w:rsidR="001033C2">
        <w:rPr>
          <w:rFonts w:ascii="Verdana" w:hAnsi="Verdana"/>
          <w:sz w:val="24"/>
          <w:szCs w:val="24"/>
        </w:rPr>
        <w:t>ță</w:t>
      </w:r>
      <w:r w:rsidR="00A50F05" w:rsidRPr="00F47A8A">
        <w:rPr>
          <w:rFonts w:ascii="Verdana" w:hAnsi="Verdana"/>
          <w:sz w:val="24"/>
          <w:szCs w:val="24"/>
        </w:rPr>
        <w:t xml:space="preserve"> de autoritatea contractant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, cât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fa</w:t>
      </w:r>
      <w:r w:rsidR="001033C2">
        <w:rPr>
          <w:rFonts w:ascii="Verdana" w:hAnsi="Verdana"/>
          <w:sz w:val="24"/>
          <w:szCs w:val="24"/>
        </w:rPr>
        <w:t>ță</w:t>
      </w:r>
      <w:r w:rsidR="00A50F05" w:rsidRPr="00F47A8A">
        <w:rPr>
          <w:rFonts w:ascii="Verdana" w:hAnsi="Verdana"/>
          <w:sz w:val="24"/>
          <w:szCs w:val="24"/>
        </w:rPr>
        <w:t xml:space="preserve"> de ................. (denumire ofertant/grupul de ofertan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i), care ar putea conduce la neexecutarea, par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ial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sau total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, sau la executarea cu întârziere sau în mod necorespunz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tor a obliga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 xml:space="preserve">iilor asumate de noi prin prezentul angajament. </w:t>
      </w:r>
    </w:p>
    <w:p w14:paraId="364F6538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2797DFC1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55C1C653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54F7190E" w14:textId="7A760F6D" w:rsidR="00740086" w:rsidRDefault="00740086" w:rsidP="00A50F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A50F05" w:rsidRPr="00F47A8A">
        <w:rPr>
          <w:rFonts w:ascii="Verdana" w:hAnsi="Verdana"/>
          <w:sz w:val="24"/>
          <w:szCs w:val="24"/>
        </w:rPr>
        <w:t>Noi,.................................. (denumirea ter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ului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in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tor tehnic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profesional), declar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m 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în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elegem s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r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spundem pentru prejudiciile cauzate autorit</w:t>
      </w:r>
      <w:r w:rsidR="001033C2">
        <w:rPr>
          <w:rFonts w:ascii="Verdana" w:hAnsi="Verdana"/>
          <w:sz w:val="24"/>
          <w:szCs w:val="24"/>
        </w:rPr>
        <w:t>ăț</w:t>
      </w:r>
      <w:r w:rsidR="00A50F05" w:rsidRPr="00F47A8A">
        <w:rPr>
          <w:rFonts w:ascii="Verdana" w:hAnsi="Verdana"/>
          <w:sz w:val="24"/>
          <w:szCs w:val="24"/>
        </w:rPr>
        <w:t>ii contractante ca urmare a nerespect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rii obliga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iilor prev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zute în angajament. </w:t>
      </w:r>
    </w:p>
    <w:p w14:paraId="6069F270" w14:textId="32414379" w:rsidR="00A50F05" w:rsidRDefault="00740086" w:rsidP="00A50F05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A50F05" w:rsidRPr="00F47A8A">
        <w:rPr>
          <w:rFonts w:ascii="Verdana" w:hAnsi="Verdana"/>
          <w:sz w:val="24"/>
          <w:szCs w:val="24"/>
        </w:rPr>
        <w:t>Prezentul reprezint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angajamentul nostru ferm încheiat în conformitate cu prevederile art.48 alin.</w:t>
      </w:r>
      <w:r w:rsidR="00B06429">
        <w:rPr>
          <w:rFonts w:ascii="Verdana" w:hAnsi="Verdana"/>
          <w:sz w:val="24"/>
          <w:szCs w:val="24"/>
        </w:rPr>
        <w:t xml:space="preserve"> </w:t>
      </w:r>
      <w:r w:rsidR="00A50F05" w:rsidRPr="00F47A8A">
        <w:rPr>
          <w:rFonts w:ascii="Verdana" w:hAnsi="Verdana"/>
          <w:sz w:val="24"/>
          <w:szCs w:val="24"/>
        </w:rPr>
        <w:t>(1) din HG nr.</w:t>
      </w:r>
      <w:r w:rsidR="00A50F05">
        <w:rPr>
          <w:rFonts w:ascii="Verdana" w:hAnsi="Verdana"/>
          <w:sz w:val="24"/>
          <w:szCs w:val="24"/>
        </w:rPr>
        <w:t xml:space="preserve"> </w:t>
      </w:r>
      <w:r w:rsidR="00A50F05" w:rsidRPr="00F47A8A">
        <w:rPr>
          <w:rFonts w:ascii="Verdana" w:hAnsi="Verdana"/>
          <w:sz w:val="24"/>
          <w:szCs w:val="24"/>
        </w:rPr>
        <w:t>395/2016, care d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dreptul autorit</w:t>
      </w:r>
      <w:r w:rsidR="001033C2">
        <w:rPr>
          <w:rFonts w:ascii="Verdana" w:hAnsi="Verdana"/>
          <w:sz w:val="24"/>
          <w:szCs w:val="24"/>
        </w:rPr>
        <w:t>ăț</w:t>
      </w:r>
      <w:r w:rsidR="00A50F05" w:rsidRPr="00F47A8A">
        <w:rPr>
          <w:rFonts w:ascii="Verdana" w:hAnsi="Verdana"/>
          <w:sz w:val="24"/>
          <w:szCs w:val="24"/>
        </w:rPr>
        <w:t>ii contractante de a solicita, în mod legitim, îndeplinirea de 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>tre noi a anumitor obliga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ii care decurg din sus</w:t>
      </w:r>
      <w:r w:rsidR="001033C2">
        <w:rPr>
          <w:rFonts w:ascii="Verdana" w:hAnsi="Verdana"/>
          <w:sz w:val="24"/>
          <w:szCs w:val="24"/>
        </w:rPr>
        <w:t>ț</w:t>
      </w:r>
      <w:r w:rsidR="00A50F05" w:rsidRPr="00F47A8A">
        <w:rPr>
          <w:rFonts w:ascii="Verdana" w:hAnsi="Verdana"/>
          <w:sz w:val="24"/>
          <w:szCs w:val="24"/>
        </w:rPr>
        <w:t>inerea tehnic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</w:t>
      </w:r>
      <w:r w:rsidR="001033C2">
        <w:rPr>
          <w:rFonts w:ascii="Verdana" w:hAnsi="Verdana"/>
          <w:sz w:val="24"/>
          <w:szCs w:val="24"/>
        </w:rPr>
        <w:t>ș</w:t>
      </w:r>
      <w:r w:rsidR="00A50F05" w:rsidRPr="00F47A8A">
        <w:rPr>
          <w:rFonts w:ascii="Verdana" w:hAnsi="Verdana"/>
          <w:sz w:val="24"/>
          <w:szCs w:val="24"/>
        </w:rPr>
        <w:t>i profesional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acordat</w:t>
      </w:r>
      <w:r w:rsidR="001033C2">
        <w:rPr>
          <w:rFonts w:ascii="Verdana" w:hAnsi="Verdana"/>
          <w:sz w:val="24"/>
          <w:szCs w:val="24"/>
        </w:rPr>
        <w:t>ă</w:t>
      </w:r>
      <w:r w:rsidR="00A50F05" w:rsidRPr="00F47A8A">
        <w:rPr>
          <w:rFonts w:ascii="Verdana" w:hAnsi="Verdana"/>
          <w:sz w:val="24"/>
          <w:szCs w:val="24"/>
        </w:rPr>
        <w:t xml:space="preserve"> ...............................</w:t>
      </w:r>
      <w:r>
        <w:rPr>
          <w:rFonts w:ascii="Verdana" w:hAnsi="Verdana"/>
          <w:sz w:val="24"/>
          <w:szCs w:val="24"/>
        </w:rPr>
        <w:t xml:space="preserve">...............................(denumirea </w:t>
      </w:r>
      <w:r w:rsidR="00A50F05" w:rsidRPr="00F47A8A">
        <w:rPr>
          <w:rFonts w:ascii="Verdana" w:hAnsi="Verdana"/>
          <w:sz w:val="24"/>
          <w:szCs w:val="24"/>
        </w:rPr>
        <w:t>ofertantului/candidatului/</w:t>
      </w:r>
      <w:r>
        <w:rPr>
          <w:rFonts w:ascii="Verdana" w:hAnsi="Verdana"/>
          <w:sz w:val="24"/>
          <w:szCs w:val="24"/>
        </w:rPr>
        <w:t xml:space="preserve"> </w:t>
      </w:r>
      <w:r w:rsidR="00A50F05" w:rsidRPr="00F47A8A">
        <w:rPr>
          <w:rFonts w:ascii="Verdana" w:hAnsi="Verdana"/>
          <w:sz w:val="24"/>
          <w:szCs w:val="24"/>
        </w:rPr>
        <w:t xml:space="preserve">grupului de operatori economici). </w:t>
      </w:r>
    </w:p>
    <w:p w14:paraId="5B868F86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543CE38A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3EF2197F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68C8FA58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013900AD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23EAFAF5" w14:textId="2BBCF7D0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  <w:r w:rsidRPr="00F47A8A">
        <w:rPr>
          <w:rFonts w:ascii="Verdana" w:hAnsi="Verdana"/>
          <w:sz w:val="24"/>
          <w:szCs w:val="24"/>
        </w:rPr>
        <w:t>Data complet</w:t>
      </w:r>
      <w:r w:rsidR="001033C2">
        <w:rPr>
          <w:rFonts w:ascii="Verdana" w:hAnsi="Verdana"/>
          <w:sz w:val="24"/>
          <w:szCs w:val="24"/>
        </w:rPr>
        <w:t>ă</w:t>
      </w:r>
      <w:r w:rsidRPr="00F47A8A">
        <w:rPr>
          <w:rFonts w:ascii="Verdana" w:hAnsi="Verdana"/>
          <w:sz w:val="24"/>
          <w:szCs w:val="24"/>
        </w:rPr>
        <w:t xml:space="preserve">rii, </w:t>
      </w:r>
    </w:p>
    <w:p w14:paraId="02DBA63F" w14:textId="60DB6421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  <w:r w:rsidRPr="00F47A8A">
        <w:rPr>
          <w:rFonts w:ascii="Verdana" w:hAnsi="Verdana"/>
          <w:sz w:val="24"/>
          <w:szCs w:val="24"/>
        </w:rPr>
        <w:t>Ter</w:t>
      </w:r>
      <w:r w:rsidR="001033C2">
        <w:rPr>
          <w:rFonts w:ascii="Verdana" w:hAnsi="Verdana"/>
          <w:sz w:val="24"/>
          <w:szCs w:val="24"/>
        </w:rPr>
        <w:t>ț</w:t>
      </w:r>
      <w:r w:rsidRPr="00F47A8A">
        <w:rPr>
          <w:rFonts w:ascii="Verdana" w:hAnsi="Verdana"/>
          <w:sz w:val="24"/>
          <w:szCs w:val="24"/>
        </w:rPr>
        <w:t xml:space="preserve"> sus</w:t>
      </w:r>
      <w:r w:rsidR="001033C2">
        <w:rPr>
          <w:rFonts w:ascii="Verdana" w:hAnsi="Verdana"/>
          <w:sz w:val="24"/>
          <w:szCs w:val="24"/>
        </w:rPr>
        <w:t>ț</w:t>
      </w:r>
      <w:r w:rsidRPr="00F47A8A">
        <w:rPr>
          <w:rFonts w:ascii="Verdana" w:hAnsi="Verdana"/>
          <w:sz w:val="24"/>
          <w:szCs w:val="24"/>
        </w:rPr>
        <w:t>in</w:t>
      </w:r>
      <w:r w:rsidR="001033C2">
        <w:rPr>
          <w:rFonts w:ascii="Verdana" w:hAnsi="Verdana"/>
          <w:sz w:val="24"/>
          <w:szCs w:val="24"/>
        </w:rPr>
        <w:t>ă</w:t>
      </w:r>
      <w:r w:rsidRPr="00F47A8A">
        <w:rPr>
          <w:rFonts w:ascii="Verdana" w:hAnsi="Verdana"/>
          <w:sz w:val="24"/>
          <w:szCs w:val="24"/>
        </w:rPr>
        <w:t>tor,........................... .....................(semn</w:t>
      </w:r>
      <w:r w:rsidR="001033C2">
        <w:rPr>
          <w:rFonts w:ascii="Verdana" w:hAnsi="Verdana"/>
          <w:sz w:val="24"/>
          <w:szCs w:val="24"/>
        </w:rPr>
        <w:t>ă</w:t>
      </w:r>
      <w:r w:rsidRPr="00F47A8A">
        <w:rPr>
          <w:rFonts w:ascii="Verdana" w:hAnsi="Verdana"/>
          <w:sz w:val="24"/>
          <w:szCs w:val="24"/>
        </w:rPr>
        <w:t>tur</w:t>
      </w:r>
      <w:r w:rsidR="001033C2">
        <w:rPr>
          <w:rFonts w:ascii="Verdana" w:hAnsi="Verdana"/>
          <w:sz w:val="24"/>
          <w:szCs w:val="24"/>
        </w:rPr>
        <w:t>ă</w:t>
      </w:r>
      <w:r w:rsidRPr="00F47A8A">
        <w:rPr>
          <w:rFonts w:ascii="Verdana" w:hAnsi="Verdana"/>
          <w:sz w:val="24"/>
          <w:szCs w:val="24"/>
        </w:rPr>
        <w:t xml:space="preserve"> autorizat</w:t>
      </w:r>
      <w:r>
        <w:rPr>
          <w:rFonts w:ascii="Verdana" w:hAnsi="Verdana"/>
          <w:sz w:val="24"/>
          <w:szCs w:val="24"/>
        </w:rPr>
        <w:t>a)</w:t>
      </w:r>
    </w:p>
    <w:p w14:paraId="3F85779C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7E4A6DE6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08671A6D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766D8376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62594B17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16A289B3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7489516B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53057B51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1458BF99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2BBB1D03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4454BA0E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01728D3F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22A15B6B" w14:textId="77777777" w:rsidR="00A50F05" w:rsidRDefault="00A50F05" w:rsidP="00A50F05">
      <w:pPr>
        <w:jc w:val="both"/>
        <w:rPr>
          <w:rFonts w:ascii="Verdana" w:hAnsi="Verdana"/>
          <w:sz w:val="24"/>
          <w:szCs w:val="24"/>
        </w:rPr>
      </w:pPr>
    </w:p>
    <w:p w14:paraId="0063C381" w14:textId="283BFB2C" w:rsidR="00E53E1F" w:rsidRDefault="00E53E1F" w:rsidP="00E53E1F">
      <w:pPr>
        <w:jc w:val="both"/>
        <w:rPr>
          <w:rFonts w:ascii="Verdana" w:hAnsi="Verdana"/>
          <w:sz w:val="24"/>
          <w:szCs w:val="24"/>
        </w:rPr>
      </w:pPr>
    </w:p>
    <w:sectPr w:rsidR="00E53E1F" w:rsidSect="00E65131">
      <w:headerReference w:type="default" r:id="rId8"/>
      <w:footerReference w:type="default" r:id="rId9"/>
      <w:pgSz w:w="11906" w:h="16838" w:code="9"/>
      <w:pgMar w:top="851" w:right="851" w:bottom="851" w:left="1418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32358" w14:textId="77777777" w:rsidR="001547BF" w:rsidRDefault="001547BF" w:rsidP="00AB1717">
      <w:r>
        <w:separator/>
      </w:r>
    </w:p>
  </w:endnote>
  <w:endnote w:type="continuationSeparator" w:id="0">
    <w:p w14:paraId="186E24D7" w14:textId="77777777" w:rsidR="001547BF" w:rsidRDefault="001547BF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5234" w14:textId="1D126A09" w:rsidR="0076295A" w:rsidRDefault="0076295A" w:rsidP="00EF6BC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77704228"/>
      <w:docPartObj>
        <w:docPartGallery w:val="Page Numbers (Bottom of Page)"/>
        <w:docPartUnique/>
      </w:docPartObj>
    </w:sdtPr>
    <w:sdtEndPr/>
    <w:sdtContent>
      <w:sdt>
        <w:sdtPr>
          <w:id w:val="-230922497"/>
          <w:docPartObj>
            <w:docPartGallery w:val="Page Numbers (Top of Page)"/>
            <w:docPartUnique/>
          </w:docPartObj>
        </w:sdtPr>
        <w:sdtEndPr/>
        <w:sdtContent>
          <w:p w14:paraId="7791634E" w14:textId="043085ED" w:rsidR="0076295A" w:rsidRDefault="0076295A" w:rsidP="0072597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33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033C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466A3" w14:textId="77777777" w:rsidR="001547BF" w:rsidRDefault="001547BF" w:rsidP="00AB1717">
      <w:r>
        <w:separator/>
      </w:r>
    </w:p>
  </w:footnote>
  <w:footnote w:type="continuationSeparator" w:id="0">
    <w:p w14:paraId="1F2F29F7" w14:textId="77777777" w:rsidR="001547BF" w:rsidRDefault="001547BF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4D46"/>
    <w:rsid w:val="0008177E"/>
    <w:rsid w:val="00085E90"/>
    <w:rsid w:val="000A685C"/>
    <w:rsid w:val="000C2E11"/>
    <w:rsid w:val="000E2DE4"/>
    <w:rsid w:val="000E30EA"/>
    <w:rsid w:val="000F3DAC"/>
    <w:rsid w:val="000F4924"/>
    <w:rsid w:val="001033C2"/>
    <w:rsid w:val="0011413E"/>
    <w:rsid w:val="0012751A"/>
    <w:rsid w:val="001518E0"/>
    <w:rsid w:val="001547BF"/>
    <w:rsid w:val="00180ABC"/>
    <w:rsid w:val="001819D5"/>
    <w:rsid w:val="001932A1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56FF3"/>
    <w:rsid w:val="003617C6"/>
    <w:rsid w:val="003654D8"/>
    <w:rsid w:val="003700DE"/>
    <w:rsid w:val="00392904"/>
    <w:rsid w:val="00394C4D"/>
    <w:rsid w:val="00397F1E"/>
    <w:rsid w:val="003B196B"/>
    <w:rsid w:val="003D1611"/>
    <w:rsid w:val="003E47C5"/>
    <w:rsid w:val="0040230B"/>
    <w:rsid w:val="004121EC"/>
    <w:rsid w:val="00435098"/>
    <w:rsid w:val="00450E3E"/>
    <w:rsid w:val="00474D39"/>
    <w:rsid w:val="00486079"/>
    <w:rsid w:val="004914E6"/>
    <w:rsid w:val="004960DD"/>
    <w:rsid w:val="004A4CDB"/>
    <w:rsid w:val="004C335B"/>
    <w:rsid w:val="004E01B7"/>
    <w:rsid w:val="004E52DC"/>
    <w:rsid w:val="005364BC"/>
    <w:rsid w:val="00536512"/>
    <w:rsid w:val="005670BF"/>
    <w:rsid w:val="00574D74"/>
    <w:rsid w:val="00577CAC"/>
    <w:rsid w:val="00590816"/>
    <w:rsid w:val="005A79D1"/>
    <w:rsid w:val="005C15D3"/>
    <w:rsid w:val="005C170F"/>
    <w:rsid w:val="005C2F7F"/>
    <w:rsid w:val="005E02D9"/>
    <w:rsid w:val="005E0A22"/>
    <w:rsid w:val="005F0505"/>
    <w:rsid w:val="00620682"/>
    <w:rsid w:val="00634285"/>
    <w:rsid w:val="006364B9"/>
    <w:rsid w:val="00640E41"/>
    <w:rsid w:val="00684FBC"/>
    <w:rsid w:val="00695C0F"/>
    <w:rsid w:val="006D53E3"/>
    <w:rsid w:val="006E4AB1"/>
    <w:rsid w:val="006E5C39"/>
    <w:rsid w:val="006F18C0"/>
    <w:rsid w:val="00712B6D"/>
    <w:rsid w:val="0071389B"/>
    <w:rsid w:val="00725976"/>
    <w:rsid w:val="00740086"/>
    <w:rsid w:val="00757C8C"/>
    <w:rsid w:val="0076295A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690"/>
    <w:rsid w:val="008276B4"/>
    <w:rsid w:val="00842048"/>
    <w:rsid w:val="00861844"/>
    <w:rsid w:val="00876CDC"/>
    <w:rsid w:val="008840CD"/>
    <w:rsid w:val="00890779"/>
    <w:rsid w:val="00892435"/>
    <w:rsid w:val="0089766C"/>
    <w:rsid w:val="008B77B4"/>
    <w:rsid w:val="008D5F59"/>
    <w:rsid w:val="0090077A"/>
    <w:rsid w:val="00906ACD"/>
    <w:rsid w:val="0091236E"/>
    <w:rsid w:val="009375F5"/>
    <w:rsid w:val="00950BCB"/>
    <w:rsid w:val="00954D35"/>
    <w:rsid w:val="00974D16"/>
    <w:rsid w:val="009B0E3E"/>
    <w:rsid w:val="009C7F77"/>
    <w:rsid w:val="009D5C23"/>
    <w:rsid w:val="00A034BA"/>
    <w:rsid w:val="00A270FB"/>
    <w:rsid w:val="00A50F05"/>
    <w:rsid w:val="00A52349"/>
    <w:rsid w:val="00A71AA8"/>
    <w:rsid w:val="00AA0560"/>
    <w:rsid w:val="00AB1717"/>
    <w:rsid w:val="00AB2291"/>
    <w:rsid w:val="00AC2D78"/>
    <w:rsid w:val="00AE1433"/>
    <w:rsid w:val="00AF3F13"/>
    <w:rsid w:val="00AF6C1E"/>
    <w:rsid w:val="00B0563A"/>
    <w:rsid w:val="00B06429"/>
    <w:rsid w:val="00B325C0"/>
    <w:rsid w:val="00B34868"/>
    <w:rsid w:val="00B37DC2"/>
    <w:rsid w:val="00B81150"/>
    <w:rsid w:val="00C063D5"/>
    <w:rsid w:val="00C068AD"/>
    <w:rsid w:val="00C154A0"/>
    <w:rsid w:val="00C32D05"/>
    <w:rsid w:val="00C35E30"/>
    <w:rsid w:val="00C36209"/>
    <w:rsid w:val="00C40333"/>
    <w:rsid w:val="00C676C7"/>
    <w:rsid w:val="00C7407E"/>
    <w:rsid w:val="00CC0556"/>
    <w:rsid w:val="00CC6BBD"/>
    <w:rsid w:val="00CE4137"/>
    <w:rsid w:val="00D66A9D"/>
    <w:rsid w:val="00D73098"/>
    <w:rsid w:val="00D96BF5"/>
    <w:rsid w:val="00DA1038"/>
    <w:rsid w:val="00DC425D"/>
    <w:rsid w:val="00DD0933"/>
    <w:rsid w:val="00DF7432"/>
    <w:rsid w:val="00E0082F"/>
    <w:rsid w:val="00E07FC1"/>
    <w:rsid w:val="00E143AF"/>
    <w:rsid w:val="00E27FDD"/>
    <w:rsid w:val="00E53E1F"/>
    <w:rsid w:val="00E608CF"/>
    <w:rsid w:val="00E611A3"/>
    <w:rsid w:val="00E622D5"/>
    <w:rsid w:val="00E65131"/>
    <w:rsid w:val="00E7740E"/>
    <w:rsid w:val="00EA2F7B"/>
    <w:rsid w:val="00EC532B"/>
    <w:rsid w:val="00EF53ED"/>
    <w:rsid w:val="00EF6BCB"/>
    <w:rsid w:val="00EF7C13"/>
    <w:rsid w:val="00F161D7"/>
    <w:rsid w:val="00F1688E"/>
    <w:rsid w:val="00F252EA"/>
    <w:rsid w:val="00F44820"/>
    <w:rsid w:val="00F56D48"/>
    <w:rsid w:val="00F633B9"/>
    <w:rsid w:val="00F810E6"/>
    <w:rsid w:val="00F94777"/>
    <w:rsid w:val="00FB3C4D"/>
    <w:rsid w:val="00FC540B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"/>
    <w:link w:val="ListParagraph"/>
    <w:uiPriority w:val="99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E177B-D300-4C47-BD9B-E06E8BB8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Programul)_Sablon.dotx</Template>
  <TotalTime>0</TotalTime>
  <Pages>2</Pages>
  <Words>517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Ciprian Leata</cp:lastModifiedBy>
  <cp:revision>6</cp:revision>
  <cp:lastPrinted>2026-03-27T11:10:00Z</cp:lastPrinted>
  <dcterms:created xsi:type="dcterms:W3CDTF">2026-03-26T21:19:00Z</dcterms:created>
  <dcterms:modified xsi:type="dcterms:W3CDTF">2026-03-30T07:14:00Z</dcterms:modified>
</cp:coreProperties>
</file>